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3C8F3658" w:rsidR="000855FF" w:rsidRPr="00E40CEA" w:rsidRDefault="000855FF" w:rsidP="00005AC2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E40CEA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E40CEA">
        <w:rPr>
          <w:b/>
          <w:color w:val="000000" w:themeColor="text1"/>
          <w:szCs w:val="18"/>
        </w:rPr>
        <w:t>POST/DYS/OB/GZ/0</w:t>
      </w:r>
      <w:r w:rsidR="00C22ABC">
        <w:rPr>
          <w:b/>
          <w:color w:val="000000" w:themeColor="text1"/>
          <w:szCs w:val="18"/>
        </w:rPr>
        <w:t>1034</w:t>
      </w:r>
      <w:r w:rsidR="00896E05" w:rsidRPr="00E40CEA">
        <w:rPr>
          <w:b/>
          <w:color w:val="000000" w:themeColor="text1"/>
          <w:szCs w:val="18"/>
        </w:rPr>
        <w:t>/202</w:t>
      </w:r>
      <w:r w:rsidR="00D66B32">
        <w:rPr>
          <w:b/>
          <w:color w:val="000000" w:themeColor="text1"/>
          <w:szCs w:val="18"/>
        </w:rPr>
        <w:t>6</w:t>
      </w:r>
      <w:r w:rsidR="00D7286B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E40CEA">
        <w:rPr>
          <w:rFonts w:cstheme="minorHAnsi"/>
          <w:szCs w:val="18"/>
          <w:lang w:eastAsia="pl-PL"/>
        </w:rPr>
        <w:t>„</w:t>
      </w:r>
      <w:r w:rsidR="00C22ABC" w:rsidRPr="00C22ABC">
        <w:rPr>
          <w:b/>
          <w:szCs w:val="18"/>
        </w:rPr>
        <w:t>Wykonanie robót budowlano montażowych w związku z poprawą rezystancji uziemień stacji transformatorowych na terenie działalności PGE Dystrybucja S.A. Oddział Białystok Rejon Energetycznego Ełk – 3 części</w:t>
      </w:r>
      <w:r w:rsidR="0068507E" w:rsidRPr="00E40CEA">
        <w:rPr>
          <w:rFonts w:cstheme="minorHAnsi"/>
          <w:szCs w:val="18"/>
          <w:lang w:eastAsia="pl-PL"/>
        </w:rPr>
        <w:t>”,</w:t>
      </w:r>
      <w:r w:rsidRPr="00E40CEA">
        <w:rPr>
          <w:rFonts w:cstheme="minorHAnsi"/>
          <w:b/>
          <w:szCs w:val="18"/>
          <w:lang w:eastAsia="pl-PL"/>
        </w:rPr>
        <w:t xml:space="preserve"> oświadczamy</w:t>
      </w:r>
      <w:r w:rsidRPr="00E40CEA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dd-mm-rrrr</w:t>
            </w:r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27C0CB8F" w:rsidR="004E2BC6" w:rsidRPr="000855FF" w:rsidRDefault="00C22ABC" w:rsidP="00A85F3B">
            <w:pPr>
              <w:widowControl w:val="0"/>
              <w:snapToGrid w:val="0"/>
              <w:ind w:right="170"/>
              <w:jc w:val="both"/>
              <w:rPr>
                <w:rFonts w:cstheme="minorHAnsi"/>
                <w:b/>
                <w:lang w:eastAsia="pl-PL"/>
              </w:rPr>
            </w:pPr>
            <w:r w:rsidRPr="00C22ABC">
              <w:rPr>
                <w:rFonts w:cstheme="minorHAnsi"/>
                <w:sz w:val="20"/>
                <w:lang w:eastAsia="pl-PL"/>
              </w:rPr>
              <w:t>kierownikiem budowy posiadającym uprawnienia budowlane do kierowania robotami budowlanymi bez ograniczeń w specjalności instalacyjnej w zakresie sieci, instalacji urządzeń elektrycznych i elektroenergetycznych wpisanym do Polskiej Izby Inżynierów Budownictwa, posiadającym ważne świadectwo kwalifikacyjne uprawniające do zajmowania się eksploatacją instalacji i sieci elektroenergetycznych w zakresie powyżej 1 kV (grupa "E" i "D")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7146A5" w:rsidRPr="000855FF" w14:paraId="455CD69B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1E89" w14:textId="77777777" w:rsidR="007146A5" w:rsidRPr="000855FF" w:rsidRDefault="007146A5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25F7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576A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3974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7146A5" w:rsidRPr="000855FF" w14:paraId="6764DFE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624F" w14:textId="77777777" w:rsidR="007146A5" w:rsidRPr="000855FF" w:rsidRDefault="007146A5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4A63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A210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172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7146A5" w:rsidRPr="000855FF" w14:paraId="1E92297E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00A0" w14:textId="77777777" w:rsidR="007146A5" w:rsidRPr="000855FF" w:rsidRDefault="007146A5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C8F2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EF69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86F5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550AEFD9" w:rsidR="004E2BC6" w:rsidRPr="005934C8" w:rsidRDefault="00C22ABC" w:rsidP="005934C8">
            <w:pPr>
              <w:spacing w:before="60" w:after="120"/>
              <w:contextualSpacing/>
              <w:jc w:val="both"/>
              <w:rPr>
                <w:rFonts w:cstheme="minorHAnsi"/>
                <w:b/>
                <w:sz w:val="14"/>
                <w:lang w:eastAsia="pl-PL"/>
              </w:rPr>
            </w:pPr>
            <w:r w:rsidRPr="00C22ABC">
              <w:rPr>
                <w:rFonts w:cstheme="minorHAnsi"/>
                <w:sz w:val="20"/>
                <w:lang w:eastAsia="pl-PL"/>
              </w:rPr>
              <w:t>co najmniej dwoma osobami posiadającymi świadectwa kwalifikacyjne uprawniającymi do zajmowania się eksploatacja instalacji i sieci elektroenergetycznych w zakresie napięcia powyżej 1 kV ("grupa "E")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7146A5" w:rsidRPr="000855FF" w14:paraId="7FAE4F6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46CB" w14:textId="77777777" w:rsidR="007146A5" w:rsidRPr="000855FF" w:rsidRDefault="007146A5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7F10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4DD2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564A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7146A5" w:rsidRPr="000855FF" w14:paraId="0EC7ECCC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8891" w14:textId="77777777" w:rsidR="007146A5" w:rsidRPr="000855FF" w:rsidRDefault="007146A5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966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8F62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9DC" w14:textId="77777777" w:rsidR="007146A5" w:rsidRPr="000855FF" w:rsidRDefault="007146A5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lastRenderedPageBreak/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p w14:paraId="14EE1430" w14:textId="77777777" w:rsidR="00C22ABC" w:rsidRPr="006E100D" w:rsidRDefault="00C22ABC" w:rsidP="00C22AB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C89331B" w14:textId="77777777" w:rsidR="00C22ABC" w:rsidRDefault="00C22ABC" w:rsidP="00C22AB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44B72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 montażowych w związku z poprawą rezystancji uziemień stacji transformatorowych na terenie działalności PGE Dystrybucja S.A. Oddział Białystok Rejon Energetycznego Ełk – 3 części</w:t>
          </w:r>
        </w:p>
        <w:p w14:paraId="5205B493" w14:textId="067A5918" w:rsidR="00347E8D" w:rsidRPr="006B2C28" w:rsidRDefault="00C22ABC" w:rsidP="00C22ABC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01034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5AC2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42BE"/>
    <w:rsid w:val="000D5886"/>
    <w:rsid w:val="000E1564"/>
    <w:rsid w:val="000F3F9E"/>
    <w:rsid w:val="000F69E3"/>
    <w:rsid w:val="00101BCF"/>
    <w:rsid w:val="001112C2"/>
    <w:rsid w:val="00124536"/>
    <w:rsid w:val="00125A7F"/>
    <w:rsid w:val="00126CEA"/>
    <w:rsid w:val="00132B64"/>
    <w:rsid w:val="00135581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D118B"/>
    <w:rsid w:val="005D2D85"/>
    <w:rsid w:val="005D30EE"/>
    <w:rsid w:val="005D74EB"/>
    <w:rsid w:val="005E2065"/>
    <w:rsid w:val="005E4AA3"/>
    <w:rsid w:val="005E5F4D"/>
    <w:rsid w:val="005E79E5"/>
    <w:rsid w:val="005F513D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31CB"/>
    <w:rsid w:val="006E5EF6"/>
    <w:rsid w:val="006F3B57"/>
    <w:rsid w:val="006F5F72"/>
    <w:rsid w:val="00710355"/>
    <w:rsid w:val="00713B03"/>
    <w:rsid w:val="007146A5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6E05"/>
    <w:rsid w:val="008A7280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5F3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0C6F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6158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14FE0"/>
    <w:rsid w:val="00C1767A"/>
    <w:rsid w:val="00C20678"/>
    <w:rsid w:val="00C224EE"/>
    <w:rsid w:val="00C22ABC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57F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66B32"/>
    <w:rsid w:val="00D7286B"/>
    <w:rsid w:val="00D72DD3"/>
    <w:rsid w:val="00D80614"/>
    <w:rsid w:val="00D80E4A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1034 - Załącznik nr 8.docx</dmsv2BaseFileName>
    <dmsv2BaseDisplayName xmlns="http://schemas.microsoft.com/sharepoint/v3">1034 - Załącznik nr 8</dmsv2BaseDisplayName>
    <dmsv2SWPP2ObjectNumber xmlns="http://schemas.microsoft.com/sharepoint/v3">POST/DYS/OB/GZ/01034/2026                         </dmsv2SWPP2ObjectNumber>
    <dmsv2SWPP2SumMD5 xmlns="http://schemas.microsoft.com/sharepoint/v3">995d25fd32cfc41d27c0ea37cd1e4b9f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24827778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FJ3FSM7XJ42E-1652426618-10964</_dlc_DocId>
    <_dlc_DocIdUrl xmlns="a19cb1c7-c5c7-46d4-85ae-d83685407bba">
      <Url>https://swpp2.dms.gkpge.pl/sites/43/_layouts/15/DocIdRedir.aspx?ID=FJ3FSM7XJ42E-1652426618-10964</Url>
      <Description>FJ3FSM7XJ42E-1652426618-10964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C73ECB-937A-40C7-A2D0-B097FDD17108}"/>
</file>

<file path=customXml/itemProps2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31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22</cp:revision>
  <cp:lastPrinted>2024-07-15T11:21:00Z</cp:lastPrinted>
  <dcterms:created xsi:type="dcterms:W3CDTF">2025-05-08T14:33:00Z</dcterms:created>
  <dcterms:modified xsi:type="dcterms:W3CDTF">2026-03-30T05:05:00Z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7888cd0a-73c5-48cb-b666-512266a5cb3f</vt:lpwstr>
  </property>
</Properties>
</file>